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A1D01" w:rsidRPr="002A1D01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>Ρύγχη</w:t>
            </w:r>
            <w:bookmarkEnd w:id="0"/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100μ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l-1000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>μ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</w:p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2A1D01" w:rsidRPr="002A1D01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A1D01" w:rsidRPr="002A1D01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A1D01" w:rsidRPr="002A1D01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A1D0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A1D0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A1D0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A1D0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A1D0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A1D01" w:rsidRPr="002A1D01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2A1D0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χωρητικότητ</w:t>
            </w:r>
            <w:proofErr w:type="spellEnd"/>
            <w:r w:rsidRPr="002A1D0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ας 100μl-1000μl</w:t>
            </w:r>
          </w:p>
        </w:tc>
        <w:tc>
          <w:tcPr>
            <w:tcW w:w="1080" w:type="dxa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A1D01" w:rsidRPr="002A1D01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σε </w:t>
            </w:r>
            <w:proofErr w:type="spellStart"/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>στατώ</w:t>
            </w:r>
            <w:proofErr w:type="spellEnd"/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96 τεμαχίων 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in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full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2A1D0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box</w:t>
            </w:r>
          </w:p>
        </w:tc>
        <w:tc>
          <w:tcPr>
            <w:tcW w:w="1080" w:type="dxa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A1D01" w:rsidRPr="002A1D01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hAnsi="Tahoma" w:cs="Tahoma"/>
                <w:color w:val="000000"/>
                <w:sz w:val="18"/>
                <w:szCs w:val="18"/>
              </w:rPr>
              <w:t>αποστειρωμένα</w:t>
            </w:r>
          </w:p>
        </w:tc>
        <w:tc>
          <w:tcPr>
            <w:tcW w:w="1080" w:type="dxa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A1D01" w:rsidRPr="002A1D01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1D0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2A1D01" w:rsidRPr="002A1D01" w:rsidRDefault="002A1D01" w:rsidP="002A1D01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A1D01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2A1D01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2A1D0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A1D01" w:rsidRPr="002A1D01" w:rsidRDefault="002A1D01" w:rsidP="002A1D0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A1D0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2A1D01" w:rsidRDefault="00B43CAA" w:rsidP="002A1D01"/>
    <w:sectPr w:rsidR="00B43CAA" w:rsidRPr="002A1D0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A1D01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7C0F0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2025-11-28T13:37:00Z</dcterms:created>
  <dcterms:modified xsi:type="dcterms:W3CDTF">2025-11-28T13:37:00Z</dcterms:modified>
</cp:coreProperties>
</file>